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B3213">
        <w:rPr>
          <w:rFonts w:ascii="Corbel" w:hAnsi="Corbel"/>
          <w:i/>
          <w:smallCaps/>
          <w:sz w:val="24"/>
          <w:szCs w:val="24"/>
        </w:rPr>
        <w:t>2021-2024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8A62CD">
        <w:rPr>
          <w:rFonts w:ascii="Corbel" w:hAnsi="Corbel"/>
          <w:sz w:val="20"/>
          <w:szCs w:val="20"/>
        </w:rPr>
        <w:t>20</w:t>
      </w:r>
      <w:r w:rsidR="00A85893">
        <w:rPr>
          <w:rFonts w:ascii="Corbel" w:hAnsi="Corbel"/>
          <w:sz w:val="20"/>
          <w:szCs w:val="20"/>
        </w:rPr>
        <w:t>23</w:t>
      </w:r>
      <w:r w:rsidR="008A62CD">
        <w:rPr>
          <w:rFonts w:ascii="Corbel" w:hAnsi="Corbel"/>
          <w:sz w:val="20"/>
          <w:szCs w:val="20"/>
        </w:rPr>
        <w:t>/202</w:t>
      </w:r>
      <w:r w:rsidR="00A85893">
        <w:rPr>
          <w:rFonts w:ascii="Corbel" w:hAnsi="Corbel"/>
          <w:sz w:val="20"/>
          <w:szCs w:val="20"/>
        </w:rPr>
        <w:t>4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...............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t>Historia filozofii współczesnej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D87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D87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87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7DD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cs="Calibri"/>
                <w:b w:val="0"/>
              </w:rPr>
              <w:t>Studia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Rok III semestr V; rok III semestr VI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Podstawowy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hab. Andrzej Niemczuk, prof. 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A62CD" w:rsidRDefault="008A62CD" w:rsidP="008A62CD">
            <w:pPr>
              <w:pStyle w:val="Odpowiedzi"/>
            </w:pPr>
            <w:r>
              <w:rPr>
                <w:b w:val="0"/>
                <w:sz w:val="22"/>
              </w:rPr>
              <w:t>Dr hab. Andrzej Niemczuk, prof. UR</w:t>
            </w:r>
          </w:p>
          <w:p w:rsidR="0085747A" w:rsidRPr="009C54AE" w:rsidRDefault="008A62CD" w:rsidP="008A6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Marek Bosak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3,5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A62C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8A62CD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8A62C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8A62CD" w:rsidRDefault="008A62CD" w:rsidP="008A62CD">
      <w:pPr>
        <w:pStyle w:val="Punktygwne"/>
        <w:spacing w:before="0" w:after="0"/>
      </w:pPr>
      <w:r>
        <w:rPr>
          <w:rFonts w:ascii="Corbel" w:hAnsi="Corbel"/>
          <w:b w:val="0"/>
          <w:szCs w:val="24"/>
        </w:rPr>
        <w:tab/>
      </w:r>
      <w:r>
        <w:rPr>
          <w:b w:val="0"/>
          <w:i/>
          <w:smallCaps w:val="0"/>
          <w:sz w:val="22"/>
        </w:rPr>
        <w:t>Wykład – egzamin ustny; ćw. - 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8A62CD" w:rsidRDefault="008A62CD" w:rsidP="008A62CD">
            <w:pPr>
              <w:pStyle w:val="Textbody"/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Zaliczenie przedmiotów: Wstęp do filozofii; Historia filozofii starożytnej, Historia filozofii średniowiecznej; Historia filozofii nowożytnej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A62CD" w:rsidRDefault="008A62CD" w:rsidP="008A62CD">
            <w:pPr>
              <w:pStyle w:val="Podpunkty"/>
              <w:spacing w:before="40" w:after="40"/>
              <w:ind w:left="0"/>
            </w:pPr>
            <w:r>
              <w:rPr>
                <w:b w:val="0"/>
              </w:rPr>
              <w:t>Celem nauczania Historii filozofii współczesnej jest przyswojenie przez studentów podstawowej wiedzy na temat najważniejszych idei, problemów i argumentacji, wytworzonych w okresie objętym terminem „filozofia współczesna” (od końca XIX wieku do końca XX wieku). Celem wykładu jest</w:t>
            </w:r>
          </w:p>
          <w:p w:rsidR="0085747A" w:rsidRPr="009C54AE" w:rsidRDefault="008A62CD" w:rsidP="008A62C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systematyczna prezentacja poszczególnych teorii i wyjaśnienie tworzących je pojęć filozoficznych (wraz z ich założeniami i konsekwencjami), a także przedstawienie dyskutowanych w filozofii współczesnej problemów (wraz z ich kontekstami historycznymi i merytorycznymi) oraz wysuwanych argumentacji. Celem ćwiczeń jest analiza i merytoryczna dyskusja dotycząca najważniejszych fragmentów tekstów z zakresu filozofii współczesnej.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A62CD" w:rsidRPr="009C54AE" w:rsidRDefault="008A62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K_W01, </w:t>
            </w:r>
          </w:p>
        </w:tc>
        <w:tc>
          <w:tcPr>
            <w:tcW w:w="6096" w:type="dxa"/>
          </w:tcPr>
          <w:p w:rsidR="00B35D96" w:rsidRPr="00B35D96" w:rsidRDefault="00B35D96" w:rsidP="00B35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35D96">
              <w:rPr>
                <w:rFonts w:ascii="Times New Roman" w:hAnsi="Times New Roman"/>
              </w:rPr>
              <w:t>w zaawansowanym stopniu:</w:t>
            </w:r>
          </w:p>
          <w:p w:rsidR="0085747A" w:rsidRPr="00803B2C" w:rsidRDefault="00B35D96" w:rsidP="00B35D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03B2C">
              <w:rPr>
                <w:b w:val="0"/>
                <w:smallCaps w:val="0"/>
                <w:sz w:val="22"/>
              </w:rPr>
              <w:t>- miejsce i znaczenie filozofii w relacji do nauk, jej specyfikę przedmiotową i metodologiczną, terminologię filozoficzną w języku polskim, a w wybranym języku obcym - terminologię na poziomie podstawowym; zależności między subdyscyplinami filozoficznymi,  metody badawcze i strategie argumentacyjne właściwe dla subdyscyplin filozoficznych, oraz główne kierunki w ich obrębie; metody interpretacji tekstu filozoficznego</w:t>
            </w:r>
          </w:p>
        </w:tc>
        <w:tc>
          <w:tcPr>
            <w:tcW w:w="1873" w:type="dxa"/>
          </w:tcPr>
          <w:p w:rsidR="00B35D96" w:rsidRDefault="00B35D96" w:rsidP="00B35D96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B35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K_W02,</w:t>
            </w:r>
          </w:p>
        </w:tc>
        <w:tc>
          <w:tcPr>
            <w:tcW w:w="6096" w:type="dxa"/>
          </w:tcPr>
          <w:p w:rsidR="00B35D96" w:rsidRPr="00B35D96" w:rsidRDefault="00B35D96" w:rsidP="00B35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35D96">
              <w:rPr>
                <w:rFonts w:ascii="Times New Roman" w:hAnsi="Times New Roman"/>
              </w:rPr>
              <w:t>w zaawansowanym stopniu:</w:t>
            </w:r>
          </w:p>
          <w:p w:rsidR="0085747A" w:rsidRPr="00803B2C" w:rsidRDefault="00B35D96" w:rsidP="00B35D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03B2C">
              <w:rPr>
                <w:b w:val="0"/>
                <w:smallCaps w:val="0"/>
                <w:sz w:val="22"/>
              </w:rPr>
              <w:t>- 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:rsidR="0085747A" w:rsidRPr="009C54AE" w:rsidRDefault="00B35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P6S_WG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B35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K_W03,</w:t>
            </w:r>
          </w:p>
        </w:tc>
        <w:tc>
          <w:tcPr>
            <w:tcW w:w="6096" w:type="dxa"/>
          </w:tcPr>
          <w:p w:rsidR="00B35D96" w:rsidRPr="00B35D96" w:rsidRDefault="00B35D96" w:rsidP="00B35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35D96">
              <w:rPr>
                <w:rFonts w:ascii="Times New Roman" w:hAnsi="Times New Roman"/>
              </w:rPr>
              <w:t>w zaawansowanym stopniu:</w:t>
            </w:r>
          </w:p>
          <w:p w:rsidR="0085747A" w:rsidRPr="00803B2C" w:rsidRDefault="00B35D96" w:rsidP="00B35D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03B2C">
              <w:rPr>
                <w:b w:val="0"/>
                <w:smallCaps w:val="0"/>
                <w:sz w:val="22"/>
              </w:rPr>
              <w:t>- poglądy dotyczące relacji zachodzących między strukturami i instytucjami społecznymi, rodzajów więzi społecznych i prawidłowości, którym podlegają; normy konstytuujące i regulujące struktury i instytucje społeczne</w:t>
            </w:r>
          </w:p>
        </w:tc>
        <w:tc>
          <w:tcPr>
            <w:tcW w:w="1873" w:type="dxa"/>
          </w:tcPr>
          <w:p w:rsidR="00B35D96" w:rsidRDefault="00B35D96" w:rsidP="00B35D96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P6S_WG/K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35D96" w:rsidRPr="009C54AE" w:rsidTr="005E6E85">
        <w:tc>
          <w:tcPr>
            <w:tcW w:w="1701" w:type="dxa"/>
          </w:tcPr>
          <w:p w:rsidR="00B35D96" w:rsidRPr="009C54AE" w:rsidRDefault="00B35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K_U01,</w:t>
            </w:r>
          </w:p>
        </w:tc>
        <w:tc>
          <w:tcPr>
            <w:tcW w:w="6096" w:type="dxa"/>
          </w:tcPr>
          <w:p w:rsidR="00B35D96" w:rsidRPr="00803B2C" w:rsidRDefault="00803B2C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03B2C">
              <w:rPr>
                <w:rFonts w:ascii="Times New Roman" w:hAnsi="Times New Roman"/>
              </w:rPr>
              <w:t xml:space="preserve">- 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</w:t>
            </w:r>
            <w:r w:rsidRPr="00803B2C">
              <w:rPr>
                <w:rFonts w:ascii="Times New Roman" w:hAnsi="Times New Roman"/>
              </w:rPr>
              <w:lastRenderedPageBreak/>
              <w:t>normatywne uwarunkowania zjawisk społecznych</w:t>
            </w:r>
          </w:p>
        </w:tc>
        <w:tc>
          <w:tcPr>
            <w:tcW w:w="1873" w:type="dxa"/>
          </w:tcPr>
          <w:p w:rsidR="00803B2C" w:rsidRDefault="00803B2C" w:rsidP="00803B2C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P6S_UW</w:t>
            </w:r>
          </w:p>
          <w:p w:rsidR="00B35D96" w:rsidRPr="009C54AE" w:rsidRDefault="00B35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3B2C" w:rsidRPr="009C54AE" w:rsidTr="005E6E85">
        <w:tc>
          <w:tcPr>
            <w:tcW w:w="1701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lastRenderedPageBreak/>
              <w:t>K_U02,</w:t>
            </w:r>
          </w:p>
        </w:tc>
        <w:tc>
          <w:tcPr>
            <w:tcW w:w="6096" w:type="dxa"/>
          </w:tcPr>
          <w:p w:rsidR="00803B2C" w:rsidRDefault="00803B2C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  <w:p w:rsidR="00803B2C" w:rsidRDefault="00803B2C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</w:t>
            </w:r>
            <w:r w:rsidRPr="00384396">
              <w:rPr>
                <w:rFonts w:ascii="Times New Roman" w:hAnsi="Times New Roman"/>
              </w:rPr>
              <w:t>osługiwać się językiem obcym na poziomie B2 ESOKJ</w:t>
            </w:r>
            <w:r>
              <w:rPr>
                <w:rFonts w:ascii="Times New Roman" w:hAnsi="Times New Roman"/>
              </w:rPr>
              <w:t>, pisać proste rozprawy z samodzielnie dobraną literaturą, tłumaczyć prosty tekst filozoficzny na wybrany język obcy, tłumaczyć średnio trudny tekst filozoficzny z wybranego języka obcego</w:t>
            </w:r>
          </w:p>
        </w:tc>
        <w:tc>
          <w:tcPr>
            <w:tcW w:w="1873" w:type="dxa"/>
          </w:tcPr>
          <w:p w:rsidR="00803B2C" w:rsidRDefault="00803B2C" w:rsidP="00803B2C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P6S_UK</w:t>
            </w:r>
          </w:p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3B2C" w:rsidRPr="009C54AE" w:rsidTr="005E6E85">
        <w:tc>
          <w:tcPr>
            <w:tcW w:w="1701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K_U04,</w:t>
            </w:r>
          </w:p>
        </w:tc>
        <w:tc>
          <w:tcPr>
            <w:tcW w:w="6096" w:type="dxa"/>
          </w:tcPr>
          <w:p w:rsidR="00803B2C" w:rsidRPr="00803B2C" w:rsidRDefault="00803B2C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03B2C">
              <w:rPr>
                <w:rFonts w:ascii="Times New Roman" w:hAnsi="Times New Roman"/>
              </w:rPr>
              <w:t>- samodzielnie zdobywać wiedzę</w:t>
            </w:r>
          </w:p>
        </w:tc>
        <w:tc>
          <w:tcPr>
            <w:tcW w:w="1873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P6S_UU</w:t>
            </w:r>
          </w:p>
        </w:tc>
      </w:tr>
      <w:tr w:rsidR="00803B2C" w:rsidRPr="009C54AE" w:rsidTr="005E6E85">
        <w:tc>
          <w:tcPr>
            <w:tcW w:w="1701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K_K01,</w:t>
            </w:r>
          </w:p>
        </w:tc>
        <w:tc>
          <w:tcPr>
            <w:tcW w:w="6096" w:type="dxa"/>
          </w:tcPr>
          <w:p w:rsidR="00803B2C" w:rsidRPr="002F042A" w:rsidRDefault="00803B2C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:rsidR="00803B2C" w:rsidRDefault="00803B2C" w:rsidP="00803B2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P6S_KK</w:t>
            </w:r>
          </w:p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3B2C" w:rsidRPr="009C54AE" w:rsidTr="005E6E85">
        <w:tc>
          <w:tcPr>
            <w:tcW w:w="1701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K_K03,</w:t>
            </w:r>
          </w:p>
        </w:tc>
        <w:tc>
          <w:tcPr>
            <w:tcW w:w="6096" w:type="dxa"/>
          </w:tcPr>
          <w:p w:rsidR="00803B2C" w:rsidRDefault="00803B2C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działań na rzecz zachowania dziedzictwa filozoficznego i brania odpowiedzialności za trafność przekazywanej wiedzy; </w:t>
            </w:r>
            <w:r w:rsidRPr="002F042A">
              <w:rPr>
                <w:rFonts w:ascii="Times New Roman" w:hAnsi="Times New Roman"/>
              </w:rPr>
              <w:t xml:space="preserve"> ciągłego dokształcania</w:t>
            </w:r>
            <w:r>
              <w:rPr>
                <w:rFonts w:ascii="Times New Roman" w:hAnsi="Times New Roman"/>
              </w:rPr>
              <w:t xml:space="preserve"> i rozwoju zawodowego</w:t>
            </w:r>
          </w:p>
        </w:tc>
        <w:tc>
          <w:tcPr>
            <w:tcW w:w="1873" w:type="dxa"/>
          </w:tcPr>
          <w:p w:rsidR="00803B2C" w:rsidRDefault="00803B2C" w:rsidP="00803B2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803B2C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03B2C" w:rsidTr="00803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Główne problemy filozofii współczesnej;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W. Dilthey: problem nauk humanistycznych, kultura jako obiektywizacja życia, hermeneutyka jako podstawowa metoda nauk o duchu, rozumienie a wyjaśnianie, problem historyzmu;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F. Nietzsche: charakterystyka i genealogia nihilizmu, krytyka metafizyki (platonizmu) i religii chrześcijańskiej, genealogia i krytyka moralności, koncepcja dekadencji i resentymentu, krytyka prawdy, pozytywne idee filozofii Nietschego (wola mocy, amor fati, wieczny powrót), problem nadczłowieka, idea końca filozofii;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H. Bergson: wolność a determinizm naukowy; czas fizykalny a trwanie metafizyczne, problem psychofizyczny, procesualizm, wiedza intelektualna a intuicja, metafizyka a nauki empiryczne, elan vital i ewolucja twórcza, źródła moralności, dwa typy religii;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neokantyzm i jego wersje;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pragmatyzm W. Jamesa: Ch. Peirce jako inspirator pragmatyzmu, krytyka racjonalizmu i empiryzm radykalny, pragmatyczna metoda i koncepcja prawdy, pluralizm doświadczenia, pragmatystyczna filozofia religii;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instrumentalizm J. Deweya: myślenie jako proces praktyczny, naturalizm i empiryzm, instrumentalistyczna interpretacja wiedzy, pragmatystyczna filozofia wartości, obrona demokracji, pragmatystyczne idee w filozofii edukacji;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Z. Freud: psychoanalityczna koncepcja człowieka i kultury;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E. Fromm: człowiek i społeczeństwo w świetle psychoanalizy kulturalistycznej;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lastRenderedPageBreak/>
              <w:t>- E. Husserl: krytyka psychologizmu, idea fenomenologii jako filozofii pierwszej, koncepcja metody (redukcji transcendentalnej i ejdetycznej), problematyczne kwestie fenomenologii (ego transcendentalne, problem intersubiektywności, problem konstytucji sensu, kwestia idealizmu subiektywnego);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M. Scheler: fenomenologiczna koncepcja wiedzy; materialna etyka wartości, antropologia filozoficzna;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N. Hartmann: idea ontologii krytycznej, metafizyka poznania, struktura bytu i prawa bytowe, koncepcja ducha, wolność w warstwowej budowie bytu realnego,  wolność wobec wartości idealnych, swoistość bytu ludzkiego.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Kierkegaard jako prekursor egzystencjalizmu;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 xml:space="preserve">- M. Heidegger: idea ontologii fundamentalnej (problem Bycia i hermeneutyczna modyfikacja metody fenomenologicznej), </w:t>
            </w:r>
            <w:r>
              <w:rPr>
                <w:i/>
              </w:rPr>
              <w:t>Dasein</w:t>
            </w:r>
            <w:r>
              <w:t xml:space="preserve"> jako egzystencja, charakterystyka egzystencjałów, prawda jako </w:t>
            </w:r>
            <w:r>
              <w:rPr>
                <w:i/>
              </w:rPr>
              <w:t>aletheia</w:t>
            </w:r>
            <w:r>
              <w:t>, stosunek Heideggera do metafizyki, synteza egzystencjalizmu z hermeneutyką.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K. Jaspers: odróżnienie filozofii od nauk empirycznych, filozofia jako samorozumienie się człowieka („rozjaśnianie egzystencji”), relacja między egzystencją a transcendencją, człowiek jako „egzystencja możliwa”, wiara filozoficzna i szyfry transcendencji, rodzaje „wszechobejmującego”, znaczenie rozumu dla egzystencji.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J. P. Sartre: dwa rodzaje bytu (byt w sobie i byt dla siebie), fenomenologia i ontologia bytu dla siebie, świadomość jako nicość podstawą wolności absolutnej, dowody na nieistnienie Boga, wartości jako wytwory wolności, człowiek jako „daremna pasja”.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F. H. Bradley: analiza problemów filozoficznych w perspektywie idealizmu absolutnego;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L. Wittgenstein: język i świat w „Traktacie logiczno-filozoficznym”, kryterium sensowności zdań i jego paradoksy, koncepcja filozofii i jej aporie, podmiot i „to, co mistyczne”, koncepcja języka w „Dociekaniach filozoficznych”, prymat pragmatyki nad semantyką, aporie krytyki filozofii.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Neopozytywizm: problem demarkacji między nauką a metafizyką, sens empiryzmu logicznego, fizykalizm, filozofia jako logiczna analiza języka, emotywizm w etyce.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Filozofia hermeneutyczna H-G. Gadamera i P. Ricoeura;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A. N. Whitehead: metafizyka procesu (szkic);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Kierunki badawcze w filozofii analitycznej: problem języka, problem moralności, problem religii, problem umysłu, zagadnienia metafizyczne.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  <w:jc w:val="center"/>
            </w:pPr>
            <w:r>
              <w:t>- Filozofia postmodernizmu: metafizyka jako metanarracja, „rozum” jako pojęcie ideologiczne, język jako „skrzynka z narzędziami” (pluralizm dyskursów), krytyka idei prawdy,  podmiot jako wielość sił (krytyka autonomii i tożsamości podmiotu), prymat estetyki nad moralnością, demokratyzacja i estetyzacja życia przeciwko „logocentryzmowi” filozofii.</w:t>
            </w:r>
          </w:p>
        </w:tc>
      </w:tr>
      <w:tr w:rsidR="0085747A" w:rsidRPr="009C54AE" w:rsidTr="00803B2C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803B2C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803B2C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262" w:type="dxa"/>
        <w:tblInd w:w="-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69"/>
        <w:gridCol w:w="1493"/>
      </w:tblGrid>
      <w:tr w:rsidR="00803B2C" w:rsidTr="00803B2C">
        <w:tc>
          <w:tcPr>
            <w:tcW w:w="92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</w:pPr>
            <w:r>
              <w:t>Treści merytoryczne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Wprowadzenie do filozofii XX wieku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Kultura europejska i jej dziedziny; periodyzacja dziejów w ramach poszczególnych dziedzin kultury; współczesność w filozofii i jej wyróżniki; kryzys racjonalizmu i próby jego przezwyciężenia; filozofia życia, pragmatyzm i neopragmatyzm jako próby opisu rzeczywistości bez odwołania się do kartezjańskiego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ratio</w:t>
            </w:r>
            <w:r>
              <w:rPr>
                <w:rFonts w:ascii="Times New Roman" w:hAnsi="Times New Roman" w:cs="Times New Roman"/>
                <w:lang w:eastAsia="en-US"/>
              </w:rPr>
              <w:t>; irracjonalizacja kultur i jej symptomy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Fryderyk Nietzsche</w:t>
            </w:r>
          </w:p>
          <w:p w:rsidR="00803B2C" w:rsidRDefault="00803B2C" w:rsidP="00D93AEC">
            <w:pPr>
              <w:pStyle w:val="Textbody"/>
              <w:snapToGrid w:val="0"/>
            </w:pPr>
            <w:r>
              <w:rPr>
                <w:rFonts w:ascii="Times New Roman" w:hAnsi="Times New Roman" w:cs="Times New Roman"/>
                <w:lang w:eastAsia="en-US"/>
              </w:rPr>
              <w:t xml:space="preserve">Kategoria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życia</w:t>
            </w:r>
            <w:r>
              <w:rPr>
                <w:rFonts w:ascii="Times New Roman" w:hAnsi="Times New Roman" w:cs="Times New Roman"/>
                <w:lang w:eastAsia="en-US"/>
              </w:rPr>
              <w:t xml:space="preserve"> oraz kategoria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woli ku mocy</w:t>
            </w:r>
            <w:r>
              <w:rPr>
                <w:rFonts w:ascii="Times New Roman" w:hAnsi="Times New Roman" w:cs="Times New Roman"/>
                <w:lang w:eastAsia="en-US"/>
              </w:rPr>
              <w:t xml:space="preserve">, obrazowa sztuka apollińska a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nieobrazowa dyonizyjska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sztuka muzyki, ludzie silni a ludzie słabi oraz właściwa im moralność i kultura przez nich tworzona, krytyka poznania, ocena działalności Sokratesa, krytyka metafizyki, Kategoria resentymentu, śmierć Boga a nihilizm, przewartościowanie wartości, idea nadczłowieka, filozofia jako mit, wieczny powrót, Nietzsche jako myśliciel metafizyczny w ujęciu M. Heideggera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lastRenderedPageBreak/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Wilhelm Dilthey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Psychologia analityczno-opisowa a teoria poznania, świadomość historyczna, koncepcja filozofii, teoria światopoglądów, nauki przyrodnicze a nauki humanistyczne, hermeneutyka jako teoria sztuki rozumienia, koło hermeneutyczne, wykładnia (interpretacja), życie i jego kategorie (przeżycie, znaczenie, ważność, układ) jako podstawa opisu i wyjaśniania rzeczywistości, rozumienie i jego form jako „odnajdywanie się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ja</w:t>
            </w:r>
            <w:r>
              <w:rPr>
                <w:rFonts w:ascii="Times New Roman" w:hAnsi="Times New Roman" w:cs="Times New Roman"/>
                <w:lang w:eastAsia="en-US"/>
              </w:rPr>
              <w:t xml:space="preserve"> w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ty</w:t>
            </w:r>
            <w:r>
              <w:rPr>
                <w:rFonts w:ascii="Times New Roman" w:hAnsi="Times New Roman" w:cs="Times New Roman"/>
                <w:lang w:eastAsia="en-US"/>
              </w:rPr>
              <w:t>”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Henri Bergson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Ewolucja twórcza, </w:t>
            </w:r>
            <w:r>
              <w:rPr>
                <w:rFonts w:ascii="Times New Roman" w:hAnsi="Times New Roman" w:cs="Times New Roman"/>
                <w:i/>
                <w:lang w:eastAsia="en-US"/>
              </w:rPr>
              <w:t xml:space="preserve">elan vital, </w:t>
            </w:r>
            <w:r>
              <w:rPr>
                <w:rFonts w:ascii="Times New Roman" w:hAnsi="Times New Roman" w:cs="Times New Roman"/>
                <w:lang w:eastAsia="en-US"/>
              </w:rPr>
              <w:t>porządek przyrody a forma umysłu; intuicja i instynkt, jaźń powierzchowna i jaźń głęboka, dusza a ciało, wrażenia a wyobrażenia, czas i przestrzeń, dwa źródła moralności; religia statyczna i religia dynamiczna.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Sigmund Freud</w:t>
            </w:r>
          </w:p>
          <w:p w:rsidR="00803B2C" w:rsidRDefault="00803B2C" w:rsidP="00D93AEC">
            <w:pPr>
              <w:pStyle w:val="Textbody"/>
              <w:snapToGrid w:val="0"/>
            </w:pPr>
            <w:r>
              <w:rPr>
                <w:rFonts w:ascii="Times New Roman" w:hAnsi="Times New Roman" w:cs="Times New Roman"/>
                <w:lang w:eastAsia="en-US"/>
              </w:rPr>
              <w:t>Psychologia a problem nieświadomości, koncepcja człowieka (struktura i dynamika osobowości), popędy i ich cechy (źródło, cel, przedmiot, siła), popędy życia i popędy śmierci, kateksja i antykateksja, przemieszczenie, sublimacja, identyfikacja, lęk i jego rodzaje, wyparcie, projekcja, stadia rozwoju osobowości, fiksacja i regresja, psychoanaliza (czynności pomyłkowe, kompleksy, nerwice, marzenia senne – ich rola i znaczenie); koncepcja kultury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Neokantyzm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b/>
                <w:lang w:eastAsia="en-US"/>
              </w:rPr>
              <w:t>Neokantyzm marburski:</w:t>
            </w:r>
            <w:r>
              <w:rPr>
                <w:rFonts w:ascii="Times New Roman" w:hAnsi="Times New Roman" w:cs="Times New Roman"/>
                <w:lang w:eastAsia="en-US"/>
              </w:rPr>
              <w:t xml:space="preserve"> Charakterystyka szkoły (podstawowe założenia i poglądy), interpretacje myśli Kanta, mankamenty teorii Kanta, problem rzeczy samej w sobie, doświadczenie a rzeczywistość, wrażenia i ich rola, pojęcie „świadomości w ogóle”, życie i dzieło E. Cassirera, koncepcja człowieka, krytyka teorii obicia, czas i przestrzeń, kultura a formy symboliczne, symbol jako tworzywo kultury, język, mit, sztuka, historia, nauka i ich wzajemne relację.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b/>
                <w:lang w:eastAsia="en-US"/>
              </w:rPr>
              <w:t>Neokantyzm badeński: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 xml:space="preserve"> Sytuacja i przedmiot filozofii w ujęciu Windelbanda, prawda jako to, o powinno być pomyślane, podział nauk szczegółowych, zadania filozofii w ujęciu Rickerta, teoria poznania - jej cele i drogi ich realizacji, teoria trzech królestw, koncepcja podmiotu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Edmund Husserl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Stadia rozwojowe myśli Husserla, koncepcja filozofii jako ścisłej nauki (strenge Wissenschaft), warunki poznania apodyktycznego, krytyka psychologizmu, historyzmu i naturalizmu, idea powrotu do rzeczy samych, redukcja transcendentalna, problem „czystej świadomości”, redukcja eidetyczna, zasada wszelkich zasad, problem konstytucji, problem intersubiektywności,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Lebenswelt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Ludwig Wittgenstein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Ontologia Traktatu logiczno-filozoficznego i jego podstawowe pytanie, funkcja zdań, myśl a język, atomizm, przestrzeń logiczna, milczenie, pojęcie gry językowej, „podobieństwa rodzinne”, język jako narzędzie, problem znaczeń, stosunek do logiki,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filozofii i metafizyki.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lastRenderedPageBreak/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</w:pPr>
            <w:r>
              <w:rPr>
                <w:b/>
                <w:lang w:eastAsia="en-US"/>
              </w:rPr>
              <w:lastRenderedPageBreak/>
              <w:t>Max Scheler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Koncepcja podmiotu aksjologicznego; koncepcja wartości; iluzje aksjologiczne; koncepcja człowieka; koncepcja filozofii; wzlot; teoria światopoglądów; miłość i nienawiść; krytyka nietzscheańskiej wizji chrześcijaństwa jako resentymentu; antropologia i jej ujęcia; rozum i duch; Bóg; etyka formalna a etyka materialna.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Nikolai Hartmann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Myślenie systemowe a myślenie systematyczne, metafizyka, ontologia a teoria poznania, koncepcja świata realnego, koncepcja bytu duchowego, teoria wartości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Martin Heidegger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Ontologiczne ugruntowanie filozofii, podstawowe kategorie filozofii Heideggera, fenomenologia jako hermeneutyka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Dasein,</w:t>
            </w:r>
            <w:r>
              <w:rPr>
                <w:rFonts w:ascii="Times New Roman" w:hAnsi="Times New Roman" w:cs="Times New Roman"/>
                <w:lang w:eastAsia="en-US"/>
              </w:rPr>
              <w:t xml:space="preserve"> koncepcja człowieka a zagadnienie egzystencji i egzystencjaliów, człowiek jako „byt ku” a kwestia codzienności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Jen Paul Sartre</w:t>
            </w:r>
          </w:p>
          <w:p w:rsidR="00803B2C" w:rsidRDefault="00803B2C" w:rsidP="00D93AEC">
            <w:pPr>
              <w:pStyle w:val="Textbody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Egzystencja, wolność i wybór; „zła wiara”, autokreacja, byt w sobie i byt dla siebie, nicość, człowiek wobec absurdu, niepokój, dola człowieka, ateizm, ja – inny, egzystencjalizm a humanizm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Karl Jaspers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Stosunek do religii, koncepcja filozofii oraz relacje łączące filozofię z nauką, egzystencja, sytuacje graniczne, możliwość i granice poznania, Ogarniające i jego rodzaje, koncepcja Boga i świata, szyfry transcendencji, problem wolności i Boga, problem dobra i zła; człowiek a historia, strukturalizacja dziejów.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Emmanuel Mounier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Koncepcja filozofii, personalizm w ujęciu Mouniera, pojęcie osoby, typy relacji międzyludzkich, Herkules i Narcyz a problem alienacji, warunki realizacji personalizmu.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John Rawls</w:t>
            </w:r>
          </w:p>
          <w:p w:rsidR="00803B2C" w:rsidRDefault="00803B2C" w:rsidP="00D93AEC">
            <w:pPr>
              <w:pStyle w:val="Textbody"/>
              <w:rPr>
                <w:lang w:eastAsia="en-US"/>
              </w:rPr>
            </w:pPr>
            <w:r>
              <w:rPr>
                <w:lang w:eastAsia="en-US"/>
              </w:rPr>
              <w:t>Teoria sprawiedliwości: przedmiot i rola sprawiedliwości, poczucie sprawiedliwości, zasady sprawiedliwości, sytuacja pierwotna, dystrybucja, wolność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Robert Nozick</w:t>
            </w:r>
          </w:p>
          <w:p w:rsidR="00803B2C" w:rsidRDefault="00803B2C" w:rsidP="00D93AEC">
            <w:pPr>
              <w:pStyle w:val="Textbody"/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Stan natury, państwo, jego rola i mechanizmy powstawania, Legalistyczna teoria sprawiedliwości, utopia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Pragmatyzm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S. Peirce i jego koncepcja prawdy, fallibilizm, teoria znaczenia, abdukcja, podział nauk. Prawda w ujęciu W. Jamesa, radykalny empiryzm, pragmatyzm a metafizyka, prawo do wiary, Instrumentalizm J. Deweya, koncepcja doświadczenia, etyka, cele edukacji i wychowania.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Richard Rorty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Kanon platońsko-kantowski i jego krytyka; koncepcja filozofii i nauki, koncepcja człowieka, koncepcja kultury, etnocentryzm i liberalizm, problem relatywizmu,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problem antyreprezentcjonizmu.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lastRenderedPageBreak/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Jacques Derrida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Koncepcja filozofii, stosunek do metafizyki, problem prawdy, rola metafory w poznawaniu świata, mitologia; tropy, różnia, dekonstrukcja.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Filozofia XX wieku – podsumowanie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Podstawowe problemy XX –wiecznej myśli filozoficznej i próby ich rozwiązania, racjonalizm i irracjonalizm jako nurty wyznaczające charakter myśli filozoficznej XX wieku, teza o końcu filozofii – jej zasadność i konsekwencje, filozofia wieku XX a filozofia dziś.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03B2C" w:rsidRPr="009C54AE" w:rsidRDefault="00803B2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03B2C" w:rsidRDefault="00803B2C" w:rsidP="00803B2C">
      <w:pPr>
        <w:pStyle w:val="Punktygwne"/>
        <w:spacing w:before="0" w:after="0"/>
      </w:pPr>
      <w:r>
        <w:rPr>
          <w:b w:val="0"/>
          <w:i/>
          <w:smallCaps w:val="0"/>
          <w:sz w:val="22"/>
        </w:rPr>
        <w:t>Wykład: wykład problemowy</w:t>
      </w:r>
    </w:p>
    <w:p w:rsidR="00803B2C" w:rsidRDefault="00803B2C" w:rsidP="00803B2C">
      <w:pPr>
        <w:pStyle w:val="Punktygwne"/>
        <w:spacing w:before="0" w:after="0"/>
        <w:rPr>
          <w:b w:val="0"/>
          <w:i/>
          <w:smallCaps w:val="0"/>
          <w:sz w:val="22"/>
        </w:rPr>
      </w:pPr>
      <w:r>
        <w:rPr>
          <w:b w:val="0"/>
          <w:i/>
          <w:smallCaps w:val="0"/>
          <w:sz w:val="22"/>
        </w:rPr>
        <w:t>Ćwiczenia: Analiza tekstów z dyskusją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K_W01, 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K_W02,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K_W03,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K_U01,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K_U02,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K_U04,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K_K01,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K_K03,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23D7D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3B2C">
              <w:rPr>
                <w:rFonts w:ascii="Corbel" w:hAnsi="Corbel"/>
                <w:b w:val="0"/>
                <w:smallCaps w:val="0"/>
                <w:szCs w:val="24"/>
              </w:rPr>
              <w:t>Warunkiem zaliczenia ćwiczeń jest aktywne uczestnictwo w zajęciach będące odstawą do oceny efektów kształcenia. Ocena końcowa ustalana jest na podstawie obserwacji i jest średnią ocen cząstkowych. W razie usprawiedliwionej nieobecności problematyka zajęć omawiana jest podczas konsultacji.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03B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03B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</w:t>
            </w:r>
          </w:p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E. Gilson, A. A. Maurer, T. Langan, </w:t>
            </w:r>
            <w:r>
              <w:rPr>
                <w:b w:val="0"/>
                <w:i/>
                <w:smallCaps w:val="0"/>
                <w:sz w:val="22"/>
              </w:rPr>
              <w:t>Historia filozofii współczesnej</w:t>
            </w:r>
            <w:r>
              <w:rPr>
                <w:b w:val="0"/>
                <w:smallCaps w:val="0"/>
                <w:sz w:val="22"/>
              </w:rPr>
              <w:t>, W-wa 1979;</w:t>
            </w:r>
          </w:p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T. Gadacz, </w:t>
            </w:r>
            <w:r>
              <w:rPr>
                <w:b w:val="0"/>
                <w:i/>
                <w:smallCaps w:val="0"/>
                <w:sz w:val="22"/>
              </w:rPr>
              <w:t>Historia filozofii XX wieku</w:t>
            </w:r>
            <w:r>
              <w:rPr>
                <w:b w:val="0"/>
                <w:smallCaps w:val="0"/>
                <w:sz w:val="22"/>
              </w:rPr>
              <w:t>, t. 1 i 2, Kraków 2009;</w:t>
            </w:r>
          </w:p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H. Schnadelbach, </w:t>
            </w:r>
            <w:r>
              <w:rPr>
                <w:b w:val="0"/>
                <w:i/>
                <w:smallCaps w:val="0"/>
                <w:sz w:val="22"/>
              </w:rPr>
              <w:t>Filozofia w Niemczech 1831-1933</w:t>
            </w:r>
            <w:r>
              <w:rPr>
                <w:b w:val="0"/>
                <w:smallCaps w:val="0"/>
                <w:sz w:val="22"/>
              </w:rPr>
              <w:t>, Warszawa 1992;</w:t>
            </w:r>
          </w:p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V. Descombes, </w:t>
            </w:r>
            <w:r>
              <w:rPr>
                <w:b w:val="0"/>
                <w:i/>
                <w:smallCaps w:val="0"/>
                <w:sz w:val="22"/>
              </w:rPr>
              <w:t>To samo i inne. Czterdzieści pięć lat filozofii francuskiej (1933-   1978),</w:t>
            </w:r>
            <w:r>
              <w:rPr>
                <w:b w:val="0"/>
                <w:smallCaps w:val="0"/>
                <w:sz w:val="22"/>
              </w:rPr>
              <w:t xml:space="preserve"> Warszawa 1996;</w:t>
            </w:r>
          </w:p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Z. Kuderowicz (red.) </w:t>
            </w:r>
            <w:r>
              <w:rPr>
                <w:b w:val="0"/>
                <w:i/>
                <w:smallCaps w:val="0"/>
                <w:sz w:val="22"/>
              </w:rPr>
              <w:t>Filozofia współczesna</w:t>
            </w:r>
            <w:r>
              <w:rPr>
                <w:b w:val="0"/>
                <w:smallCaps w:val="0"/>
                <w:sz w:val="22"/>
              </w:rPr>
              <w:t>, t. 1 i 2, (różne wydania);</w:t>
            </w:r>
          </w:p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F. Copleston, </w:t>
            </w:r>
            <w:r>
              <w:rPr>
                <w:b w:val="0"/>
                <w:i/>
                <w:smallCaps w:val="0"/>
                <w:sz w:val="22"/>
              </w:rPr>
              <w:t>Historia filozofii</w:t>
            </w:r>
            <w:r>
              <w:rPr>
                <w:b w:val="0"/>
                <w:smallCaps w:val="0"/>
                <w:sz w:val="22"/>
              </w:rPr>
              <w:t>, Warszawa 1991, t. VIII I IX, (fragmenty);</w:t>
            </w:r>
          </w:p>
          <w:p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- A. Nowaczyk, </w:t>
            </w:r>
            <w:r>
              <w:rPr>
                <w:b w:val="0"/>
                <w:i/>
                <w:smallCaps w:val="0"/>
                <w:sz w:val="22"/>
              </w:rPr>
              <w:t>Filozofia analityczna</w:t>
            </w:r>
            <w:r>
              <w:rPr>
                <w:b w:val="0"/>
                <w:smallCaps w:val="0"/>
                <w:sz w:val="22"/>
              </w:rPr>
              <w:t xml:space="preserve">, Warszawa 2008.  </w:t>
            </w:r>
          </w:p>
          <w:p w:rsidR="00DC12D5" w:rsidRDefault="00DC12D5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Ćwiczenia: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Zmierzch bożyszcz czyli jak filozofuje się młotem</w:t>
            </w:r>
            <w:r>
              <w:rPr>
                <w:lang w:eastAsia="en-US"/>
              </w:rPr>
              <w:t>, przeł. S. Wyrzykowski, Warszawa 1906, s. 13-56.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Tako rzecze Zaratustra Książka dla wszystkich i dla nikogo</w:t>
            </w:r>
            <w:r>
              <w:rPr>
                <w:lang w:eastAsia="en-US"/>
              </w:rPr>
              <w:t>, przeł. W. Berent, wyd. Zysk i S-ka, Poznań 2000, s. 7-40.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Wola mocy</w:t>
            </w:r>
            <w:r>
              <w:rPr>
                <w:lang w:eastAsia="en-US"/>
              </w:rPr>
              <w:t>, przeł. S. Frycz i K. Drzewiecki, Wyd. Zielona Sowa, Kraków 2006. (fragm.)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Heidegger M., </w:t>
            </w:r>
            <w:r>
              <w:rPr>
                <w:i/>
                <w:lang w:eastAsia="en-US"/>
              </w:rPr>
              <w:t>Powiedzenie Nietzschego „Bóg umarł”</w:t>
            </w:r>
            <w:r>
              <w:rPr>
                <w:lang w:eastAsia="en-US"/>
              </w:rPr>
              <w:t>, przeł. J. Gierasimiuk [w:] M. Heidegger, „Drogi lasu”, wyd. Fundacja Aletheia, Warszawa 1997.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Dilthey W., </w:t>
            </w:r>
            <w:r>
              <w:rPr>
                <w:i/>
                <w:lang w:eastAsia="en-US"/>
              </w:rPr>
              <w:t>O istocie filozofii i inne pisma</w:t>
            </w:r>
            <w:r>
              <w:rPr>
                <w:lang w:eastAsia="en-US"/>
              </w:rPr>
              <w:t>, przeł. E. Paczkowska-Łagowska, wyd. PWN, Warszawa 1987, s. 113-175.</w:t>
            </w:r>
          </w:p>
          <w:p w:rsidR="00803B2C" w:rsidRDefault="00803B2C" w:rsidP="0002795D">
            <w:pPr>
              <w:pStyle w:val="Textbody"/>
            </w:pPr>
            <w:r>
              <w:rPr>
                <w:lang w:eastAsia="en-US"/>
              </w:rPr>
              <w:t xml:space="preserve">W. Dilthey, </w:t>
            </w:r>
            <w:r>
              <w:rPr>
                <w:i/>
                <w:lang w:eastAsia="en-US"/>
              </w:rPr>
              <w:t>Budowa świata historycznego w naukach humanistycznych</w:t>
            </w:r>
            <w:r>
              <w:rPr>
                <w:lang w:eastAsia="en-US"/>
              </w:rPr>
              <w:t xml:space="preserve">, przeł. E. </w:t>
            </w:r>
            <w:r>
              <w:rPr>
                <w:lang w:eastAsia="en-US"/>
              </w:rPr>
              <w:lastRenderedPageBreak/>
              <w:t>Paczkowska-Łagowska, Wyd. Słowo / Obraz Terytoria, Gdańsk 2004, s. 19-101; 171-212.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>Bergson H</w:t>
            </w:r>
            <w:r>
              <w:rPr>
                <w:i/>
                <w:lang w:eastAsia="en-US"/>
              </w:rPr>
              <w:t>. Ewolucja twórcza</w:t>
            </w:r>
            <w:r>
              <w:rPr>
                <w:lang w:eastAsia="en-US"/>
              </w:rPr>
              <w:t>, przeł. F. Znaniecki, wyd. Książka i Wiedza, Warszawa 1957, s. 9-20, 50-54, 86-98, 124-131, 198-200, 232-238.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Bergson H. </w:t>
            </w:r>
            <w:r>
              <w:rPr>
                <w:i/>
                <w:lang w:eastAsia="en-US"/>
              </w:rPr>
              <w:t>Dwa źródła moralności i religii</w:t>
            </w:r>
            <w:r>
              <w:rPr>
                <w:lang w:eastAsia="en-US"/>
              </w:rPr>
              <w:t>, tłum. P. Kostyło i K. Skorulski, wyd. Znak, Kraków 1993, rozdz. I s. 15-105, rozdz. III, s. 205-259.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Freud Z., </w:t>
            </w:r>
            <w:r>
              <w:rPr>
                <w:i/>
                <w:lang w:eastAsia="en-US"/>
              </w:rPr>
              <w:t>Wstęp do psychoanalizy</w:t>
            </w:r>
            <w:r>
              <w:rPr>
                <w:lang w:eastAsia="en-US"/>
              </w:rPr>
              <w:t>, tłum. S. Kempnerówna, W. Znaniewicki, wyd. PWN, Warszawa 1997, s. 103-234.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Bakradze K., </w:t>
            </w:r>
            <w:r>
              <w:rPr>
                <w:i/>
                <w:lang w:eastAsia="en-US"/>
              </w:rPr>
              <w:t>Z dziejów filozofii współczesnej</w:t>
            </w:r>
            <w:r>
              <w:rPr>
                <w:lang w:eastAsia="en-US"/>
              </w:rPr>
              <w:t>, tłum. H. Zelnikowa, Warszawa 1964, s. 151-308.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Cassirer E., </w:t>
            </w:r>
            <w:r>
              <w:rPr>
                <w:i/>
                <w:lang w:eastAsia="en-US"/>
              </w:rPr>
              <w:t>Esej o człowieku. Wstęp do filozofii kultury</w:t>
            </w:r>
            <w:r>
              <w:rPr>
                <w:lang w:eastAsia="en-US"/>
              </w:rPr>
              <w:t>, przeł. A. Staniewska, wyd. Czytelnik, Warszawa 1998 (fragm.)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Husserl E., </w:t>
            </w:r>
            <w:r>
              <w:rPr>
                <w:i/>
                <w:lang w:eastAsia="en-US"/>
              </w:rPr>
              <w:t>Filozofia jako ścisła nauka</w:t>
            </w:r>
            <w:r>
              <w:rPr>
                <w:lang w:eastAsia="en-US"/>
              </w:rPr>
              <w:t>, tłum. W. Galewicz, wyd. Fundacja Aletheia, Warszawa 1992 (całość).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Husserl E., </w:t>
            </w:r>
            <w:r>
              <w:rPr>
                <w:i/>
                <w:lang w:eastAsia="en-US"/>
              </w:rPr>
              <w:t>Idea fenomenologii Pięć Wykładów</w:t>
            </w:r>
            <w:r>
              <w:rPr>
                <w:lang w:eastAsia="en-US"/>
              </w:rPr>
              <w:t xml:space="preserve">, przeł. </w:t>
            </w:r>
            <w:r w:rsidRPr="009C6ACD">
              <w:rPr>
                <w:lang w:eastAsia="en-US"/>
              </w:rPr>
              <w:t>J. Sidorek, PWN, 1990 s. 9-91.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31. Husserl E. </w:t>
            </w:r>
            <w:r>
              <w:rPr>
                <w:i/>
                <w:lang w:eastAsia="en-US"/>
              </w:rPr>
              <w:t>Kryzys nauk europejskich i fenomenologia transcendentalna Wprowadzenie do filozofii fenomenologicznej</w:t>
            </w:r>
            <w:r>
              <w:rPr>
                <w:lang w:eastAsia="en-US"/>
              </w:rPr>
              <w:t>, przeł. S. Walczewska, PAT, Kraków 1987.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Wittgenstein L., </w:t>
            </w:r>
            <w:r>
              <w:rPr>
                <w:i/>
                <w:lang w:eastAsia="en-US"/>
              </w:rPr>
              <w:t>Trctatus logico-philosophicus</w:t>
            </w:r>
            <w:r>
              <w:rPr>
                <w:lang w:eastAsia="en-US"/>
              </w:rPr>
              <w:t>, przeł. B. Wolniewicz, wyd. PWN, Warszawa 1997.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Wittgenstein L., </w:t>
            </w:r>
            <w:r>
              <w:rPr>
                <w:i/>
                <w:lang w:eastAsia="en-US"/>
              </w:rPr>
              <w:t>Dociekania filozoficzne</w:t>
            </w:r>
            <w:r>
              <w:rPr>
                <w:lang w:eastAsia="en-US"/>
              </w:rPr>
              <w:t>, przeł. B. Wolniewicz, wyd. PWN, Warszawa 2000.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Scheler M., </w:t>
            </w:r>
            <w:r>
              <w:rPr>
                <w:i/>
                <w:lang w:eastAsia="en-US"/>
              </w:rPr>
              <w:t>Istota i formy sympatii</w:t>
            </w:r>
            <w:r>
              <w:rPr>
                <w:lang w:eastAsia="en-US"/>
              </w:rPr>
              <w:t xml:space="preserve">, tłum. A. Węgrzecki, PWN, Warszawa 1980, część B </w:t>
            </w:r>
            <w:r>
              <w:rPr>
                <w:i/>
                <w:lang w:eastAsia="en-US"/>
              </w:rPr>
              <w:t>Miłość i nienawiść</w:t>
            </w:r>
            <w:r>
              <w:rPr>
                <w:lang w:eastAsia="en-US"/>
              </w:rPr>
              <w:t xml:space="preserve"> s. 228-319.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Scheler M., </w:t>
            </w:r>
            <w:r>
              <w:rPr>
                <w:i/>
                <w:lang w:eastAsia="en-US"/>
              </w:rPr>
              <w:t>Resentyment a moralność</w:t>
            </w:r>
            <w:r>
              <w:rPr>
                <w:lang w:eastAsia="en-US"/>
              </w:rPr>
              <w:t>, przeł. J. Garewicz, Czytelnik, Warszawa 1997. (fragm..)</w:t>
            </w:r>
          </w:p>
          <w:p w:rsidR="00803B2C" w:rsidRDefault="00803B2C" w:rsidP="0002795D">
            <w:pPr>
              <w:pStyle w:val="Textbody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Hartmann N., Systematyczna autoprezentacja, [w:] „Literatura na świecie” 1987, nr 4.</w:t>
            </w:r>
          </w:p>
          <w:p w:rsidR="00803B2C" w:rsidRDefault="00803B2C" w:rsidP="0002795D">
            <w:pPr>
              <w:pStyle w:val="Textbody"/>
              <w:spacing w:after="0" w:line="240" w:lineRule="auto"/>
              <w:jc w:val="both"/>
            </w:pPr>
            <w:r>
              <w:rPr>
                <w:lang w:val="de-DE" w:eastAsia="en-US"/>
              </w:rPr>
              <w:t xml:space="preserve">Galewicz W., N. Hartmann, wyd. </w:t>
            </w:r>
            <w:r>
              <w:rPr>
                <w:lang w:eastAsia="en-US"/>
              </w:rPr>
              <w:t>Wiedza Powszechna, Warszawa 1987, (wybór pism).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Heidegger M., </w:t>
            </w:r>
            <w:r>
              <w:rPr>
                <w:i/>
                <w:lang w:eastAsia="en-US"/>
              </w:rPr>
              <w:t>Bycie i czas</w:t>
            </w:r>
            <w:r>
              <w:rPr>
                <w:lang w:eastAsia="en-US"/>
              </w:rPr>
              <w:t>, przeł. B. Baran, PWN, Warszawa 1994, s. 3-58, 74-89, 186-256, 256-278, 325-424.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41. Sartre J. P., </w:t>
            </w:r>
            <w:r>
              <w:rPr>
                <w:i/>
                <w:lang w:eastAsia="en-US"/>
              </w:rPr>
              <w:t>Egzystencjalizm jest humanizmem</w:t>
            </w:r>
            <w:r>
              <w:rPr>
                <w:lang w:eastAsia="en-US"/>
              </w:rPr>
              <w:t>, przeł. J. Krajewski, wy. Muza, Warszawa 1998 (całość).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Jaspers K., </w:t>
            </w:r>
            <w:r>
              <w:rPr>
                <w:i/>
                <w:lang w:eastAsia="en-US"/>
              </w:rPr>
              <w:t>Filozofia egzystencji</w:t>
            </w:r>
            <w:r>
              <w:rPr>
                <w:lang w:eastAsia="en-US"/>
              </w:rPr>
              <w:t>, [w:] Jaspers K, „Filozofia egzystencji”, przeł. D. Lachowska i A. Wołkowicz, PIW, Warszawa 1990.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Płużański T., </w:t>
            </w:r>
            <w:r>
              <w:rPr>
                <w:i/>
                <w:lang w:eastAsia="en-US"/>
              </w:rPr>
              <w:t>Mounier</w:t>
            </w:r>
            <w:r>
              <w:rPr>
                <w:lang w:eastAsia="en-US"/>
              </w:rPr>
              <w:t>, wyd. Wiedza Powszechna, Warszawa 1967 (wybór pism).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>Rawls J., Teoria sprawiedliwości, tłum. M. Panufnik, J. Pasek, A. Romaniuk, PWN 1994. (fragm.)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>Nozick R., Anarchia, państwo, utopia, tłum. P. Maciejko i M. Szczubiałka, Wyd. Aletheya, Warszawa 1999. (fragm.)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James W., </w:t>
            </w:r>
            <w:r>
              <w:rPr>
                <w:i/>
                <w:lang w:eastAsia="en-US"/>
              </w:rPr>
              <w:t>Pragmatyzm</w:t>
            </w:r>
            <w:r>
              <w:rPr>
                <w:lang w:eastAsia="en-US"/>
              </w:rPr>
              <w:t>”, tłum. M. Szczubiałka, Wyd. KR, Warszawa 1998, s. 65-91, 159-209.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Rorty R. </w:t>
            </w:r>
            <w:r>
              <w:rPr>
                <w:i/>
                <w:lang w:eastAsia="en-US"/>
              </w:rPr>
              <w:t>Filozofia a zwierciadło natury</w:t>
            </w:r>
            <w:r>
              <w:rPr>
                <w:lang w:eastAsia="en-US"/>
              </w:rPr>
              <w:t>, przeł. M. Sczubiałka, wyd. Spacja, Warszawa 1994, s. 19-69, 119-191, 279-351.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Rorty R, </w:t>
            </w:r>
            <w:r>
              <w:rPr>
                <w:i/>
                <w:lang w:eastAsia="en-US"/>
              </w:rPr>
              <w:t>Przygodność, ironia i solidarność</w:t>
            </w:r>
            <w:r>
              <w:rPr>
                <w:lang w:eastAsia="en-US"/>
              </w:rPr>
              <w:t xml:space="preserve">; przeł. W. J. Popowski, wyd. Spacja, </w:t>
            </w:r>
            <w:r>
              <w:rPr>
                <w:lang w:eastAsia="en-US"/>
              </w:rPr>
              <w:lastRenderedPageBreak/>
              <w:t>Warszawa 1996, s 19-107, 255-269.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Derrida J., </w:t>
            </w:r>
            <w:r>
              <w:rPr>
                <w:i/>
                <w:lang w:eastAsia="en-US"/>
              </w:rPr>
              <w:t>Biała mitologia. Metafora w tekście filozoficznym</w:t>
            </w:r>
            <w:r>
              <w:rPr>
                <w:lang w:eastAsia="en-US"/>
              </w:rPr>
              <w:t>, [w:] „Pamiętnik Literacki” LXXVII, 1986, z.3.</w:t>
            </w:r>
          </w:p>
          <w:p w:rsidR="00803B2C" w:rsidRDefault="00803B2C" w:rsidP="0002795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Ćwiczenia:</w:t>
            </w:r>
          </w:p>
          <w:p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Narodziny tragedii czyli hellenizm i pesymizm</w:t>
            </w:r>
            <w:r>
              <w:rPr>
                <w:lang w:eastAsia="en-US"/>
              </w:rPr>
              <w:t>, przeł. L. Staff, Wyd. Zielona Sowa, Kraków 2003.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Poza dobrem i złem</w:t>
            </w:r>
            <w:r>
              <w:rPr>
                <w:lang w:eastAsia="en-US"/>
              </w:rPr>
              <w:t>, przeł. S. Wyrzykowski, Warszawa 1905.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Kuderowicz Z., </w:t>
            </w:r>
            <w:r>
              <w:rPr>
                <w:i/>
                <w:lang w:eastAsia="en-US"/>
              </w:rPr>
              <w:t>Nietzsche</w:t>
            </w:r>
            <w:r>
              <w:rPr>
                <w:lang w:eastAsia="en-US"/>
              </w:rPr>
              <w:t>, wyd. Wiedza Powszechna, Warszawa 1976 s. 7- 175.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Zachariasz A. L., </w:t>
            </w:r>
            <w:r>
              <w:rPr>
                <w:i/>
                <w:lang w:eastAsia="en-US"/>
              </w:rPr>
              <w:t>Wilhelma Diltheya koncepcja hermeneutyki życia</w:t>
            </w:r>
            <w:r>
              <w:rPr>
                <w:lang w:eastAsia="en-US"/>
              </w:rPr>
              <w:t>, [w:] „Studia Filozoficzne”, 1984, nr 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Kuderowicz Z., </w:t>
            </w:r>
            <w:r>
              <w:rPr>
                <w:i/>
                <w:lang w:eastAsia="en-US"/>
              </w:rPr>
              <w:t>Wartość filozofii w rozumieniu Diltheya</w:t>
            </w:r>
            <w:r>
              <w:rPr>
                <w:lang w:eastAsia="en-US"/>
              </w:rPr>
              <w:t>, [w:] „Studia Filozoficzne”, 1964, nr 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Zachariasz A. L., </w:t>
            </w:r>
            <w:r>
              <w:rPr>
                <w:i/>
                <w:lang w:eastAsia="en-US"/>
              </w:rPr>
              <w:t>Pojęcie ducha obiektywnego w filozofii W. Diltheya na tle myśli G.W. Hegla, H. Rickerta i N. Hartmanna</w:t>
            </w:r>
            <w:r>
              <w:rPr>
                <w:lang w:eastAsia="en-US"/>
              </w:rPr>
              <w:t>, {w:] „Studia Filozoficzne’, 8 (1984), s. 29-46.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10. Zachariasz A. L., </w:t>
            </w:r>
            <w:r>
              <w:rPr>
                <w:i/>
                <w:lang w:eastAsia="en-US"/>
              </w:rPr>
              <w:t>Wilhelma Diltheya koncepcja hermeneutyki życia</w:t>
            </w:r>
            <w:r>
              <w:rPr>
                <w:lang w:eastAsia="en-US"/>
              </w:rPr>
              <w:t>, „Studia filozoficzne”, 3 (1984), s. 151-169.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Wojnar I., </w:t>
            </w:r>
            <w:r>
              <w:rPr>
                <w:i/>
                <w:lang w:eastAsia="en-US"/>
              </w:rPr>
              <w:t>Bergson</w:t>
            </w:r>
            <w:r>
              <w:rPr>
                <w:lang w:eastAsia="en-US"/>
              </w:rPr>
              <w:t>, Wyd. Wiedza Powszechna, Warszawa 1985.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Kołakowski L. </w:t>
            </w:r>
            <w:r>
              <w:rPr>
                <w:i/>
                <w:lang w:eastAsia="en-US"/>
              </w:rPr>
              <w:t>Bergson</w:t>
            </w:r>
            <w:r>
              <w:rPr>
                <w:lang w:eastAsia="en-US"/>
              </w:rPr>
              <w:t>, Wyd. PWN, Warszawa 1997.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Rosińska Z., </w:t>
            </w:r>
            <w:r>
              <w:rPr>
                <w:i/>
                <w:lang w:eastAsia="en-US"/>
              </w:rPr>
              <w:t>Freud</w:t>
            </w:r>
            <w:r>
              <w:rPr>
                <w:lang w:eastAsia="en-US"/>
              </w:rPr>
              <w:t>, Wyd. Wiedza Powszechna, Warszawa 2002.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Bakradze K., </w:t>
            </w:r>
            <w:r>
              <w:rPr>
                <w:i/>
                <w:lang w:eastAsia="en-US"/>
              </w:rPr>
              <w:t>Z dziejów filozofii współczesnej</w:t>
            </w:r>
            <w:r>
              <w:rPr>
                <w:lang w:eastAsia="en-US"/>
              </w:rPr>
              <w:t>, tłum. H. Zelnikowa, Warszawa 1964, s. 151-308.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Cassirer E., </w:t>
            </w:r>
            <w:r>
              <w:rPr>
                <w:i/>
                <w:lang w:eastAsia="en-US"/>
              </w:rPr>
              <w:t>Krytyka rozumu jako krytyka kultury</w:t>
            </w:r>
            <w:r>
              <w:rPr>
                <w:lang w:eastAsia="en-US"/>
              </w:rPr>
              <w:t>, tłum. A. Kołodziej, [w:] Z. Kuderowicz, „Filozofia współczesna” t. II, Warszawa 1983.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Buczyńska H., </w:t>
            </w:r>
            <w:r>
              <w:rPr>
                <w:i/>
                <w:lang w:eastAsia="en-US"/>
              </w:rPr>
              <w:t>Cassirer</w:t>
            </w:r>
            <w:r>
              <w:rPr>
                <w:lang w:eastAsia="en-US"/>
              </w:rPr>
              <w:t>, Wyd. Wiedza Powszechna, Warszawa 1963, (wybór pism).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Windelband W., </w:t>
            </w:r>
            <w:r>
              <w:rPr>
                <w:i/>
                <w:lang w:eastAsia="en-US"/>
              </w:rPr>
              <w:t>Historia a nauki przyrodnicze</w:t>
            </w:r>
            <w:r>
              <w:rPr>
                <w:lang w:eastAsia="en-US"/>
              </w:rPr>
              <w:t>, tłum. J. Wiziński,  [w:] „Philosophon Agora” 1989 nr 1.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Rickert H., </w:t>
            </w:r>
            <w:r>
              <w:rPr>
                <w:i/>
                <w:lang w:eastAsia="en-US"/>
              </w:rPr>
              <w:t>Podstawowy problem teorii poznania</w:t>
            </w:r>
            <w:r>
              <w:rPr>
                <w:lang w:eastAsia="en-US"/>
              </w:rPr>
              <w:t>, tłum. J. Wiziński, [w:] „Philosophon Agora” 1989 nr 1.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Rickert H., </w:t>
            </w:r>
            <w:r>
              <w:rPr>
                <w:i/>
                <w:lang w:eastAsia="en-US"/>
              </w:rPr>
              <w:t>Uzasadnienie obiektywności</w:t>
            </w:r>
            <w:r>
              <w:rPr>
                <w:lang w:eastAsia="en-US"/>
              </w:rPr>
              <w:t>, tłum. J. Wiziński,  [w:] „Philosophon Agora” 1989 nr 1.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Natorp P.; </w:t>
            </w:r>
            <w:r>
              <w:rPr>
                <w:i/>
                <w:lang w:eastAsia="en-US"/>
              </w:rPr>
              <w:t>Filozofia</w:t>
            </w:r>
            <w:r>
              <w:rPr>
                <w:lang w:eastAsia="en-US"/>
              </w:rPr>
              <w:t xml:space="preserve"> [w:] „Filozofia i socjologia XX wieku”, red. B. Baczko, Wyd. Wiedza Powszechna, Warszawa 1965.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Szyszkowska M., </w:t>
            </w:r>
            <w:r>
              <w:rPr>
                <w:i/>
                <w:lang w:eastAsia="en-US"/>
              </w:rPr>
              <w:t>Neokantyzm Filozofia społeczna wraz z filozofią prawa natury o zmiennej treści</w:t>
            </w:r>
            <w:r>
              <w:rPr>
                <w:lang w:eastAsia="en-US"/>
              </w:rPr>
              <w:t>, Wyd. Instytut Wydawniczy PAX, Warszawa 1970.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Trochimska-Kubacka B, </w:t>
            </w:r>
            <w:r>
              <w:rPr>
                <w:i/>
                <w:lang w:eastAsia="en-US"/>
              </w:rPr>
              <w:t>Neokantyzm</w:t>
            </w:r>
            <w:r>
              <w:rPr>
                <w:lang w:eastAsia="en-US"/>
              </w:rPr>
              <w:t>, Wydawnictwo Uniwersytetu Wrocławskiego, Wrocław 1997.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Przyłębski A., </w:t>
            </w:r>
            <w:r>
              <w:rPr>
                <w:i/>
                <w:lang w:eastAsia="en-US"/>
              </w:rPr>
              <w:t>W poszukiwaniu królestwa filozofii. Z dziejów neokantyzmu badeńskiego</w:t>
            </w:r>
            <w:r>
              <w:rPr>
                <w:lang w:eastAsia="en-US"/>
              </w:rPr>
              <w:t>, Wyd. Naukowe UAM, Poznań 1993.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Noras A. J., </w:t>
            </w:r>
            <w:r>
              <w:rPr>
                <w:i/>
                <w:lang w:eastAsia="en-US"/>
              </w:rPr>
              <w:t>Kant a neokantyzm badeński i marburski</w:t>
            </w:r>
            <w:r>
              <w:rPr>
                <w:lang w:eastAsia="en-US"/>
              </w:rPr>
              <w:t>, Wyd. Uniwersytetu Śląskiego, Katowice 200.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Święcicka K. </w:t>
            </w:r>
            <w:r>
              <w:rPr>
                <w:i/>
                <w:lang w:eastAsia="en-US"/>
              </w:rPr>
              <w:t>Husserl</w:t>
            </w:r>
            <w:r>
              <w:rPr>
                <w:lang w:eastAsia="en-US"/>
              </w:rPr>
              <w:t>, wyd. Wiedza Powszechna, Warszawa 1993.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Kołakowski L. </w:t>
            </w:r>
            <w:r>
              <w:rPr>
                <w:i/>
                <w:lang w:eastAsia="en-US"/>
              </w:rPr>
              <w:t>Husserl i poszukiwanie pewności</w:t>
            </w:r>
            <w:r>
              <w:rPr>
                <w:lang w:eastAsia="en-US"/>
              </w:rPr>
              <w:t>, Warszawa 1987.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lastRenderedPageBreak/>
              <w:t xml:space="preserve">Sady W. </w:t>
            </w:r>
            <w:r>
              <w:rPr>
                <w:i/>
                <w:lang w:eastAsia="en-US"/>
              </w:rPr>
              <w:t>Wittgenstein: Życie i dzieło</w:t>
            </w:r>
            <w:r>
              <w:rPr>
                <w:lang w:eastAsia="en-US"/>
              </w:rPr>
              <w:t xml:space="preserve">, Wyd. </w:t>
            </w:r>
            <w:r>
              <w:rPr>
                <w:lang w:val="de-DE" w:eastAsia="en-US"/>
              </w:rPr>
              <w:t>Daimonion, Lublin 1993.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val="de-DE" w:eastAsia="en-US"/>
              </w:rPr>
              <w:t xml:space="preserve">Wolniewicz B. </w:t>
            </w:r>
            <w:r>
              <w:rPr>
                <w:i/>
                <w:lang w:val="de-DE" w:eastAsia="en-US"/>
              </w:rPr>
              <w:t>Wittgenstein</w:t>
            </w:r>
            <w:r>
              <w:rPr>
                <w:lang w:val="de-DE" w:eastAsia="en-US"/>
              </w:rPr>
              <w:t xml:space="preserve">, Wyd. </w:t>
            </w:r>
            <w:r>
              <w:rPr>
                <w:lang w:eastAsia="en-US"/>
              </w:rPr>
              <w:t>PWN, Warszawa 1963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Węgrzecki A., </w:t>
            </w:r>
            <w:r>
              <w:rPr>
                <w:i/>
                <w:lang w:eastAsia="en-US"/>
              </w:rPr>
              <w:t>Scheler</w:t>
            </w:r>
            <w:r>
              <w:rPr>
                <w:lang w:eastAsia="en-US"/>
              </w:rPr>
              <w:t>, Wyd. Wiedza Powszechna, Warszawa 1975.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color w:val="000000"/>
                <w:lang w:eastAsia="en-US"/>
              </w:rPr>
              <w:t>Hartmann N</w:t>
            </w:r>
            <w:r>
              <w:rPr>
                <w:i/>
                <w:color w:val="000000"/>
                <w:lang w:eastAsia="en-US"/>
              </w:rPr>
              <w:t xml:space="preserve">., </w:t>
            </w:r>
            <w:r>
              <w:rPr>
                <w:i/>
                <w:lang w:eastAsia="en-US"/>
              </w:rPr>
              <w:t>Jak w ogóle możliwa jest krytyczna ontologia? Przyczynek do ugruntowania ogólnej nauki o kategoriach.</w:t>
            </w:r>
            <w:r>
              <w:rPr>
                <w:lang w:eastAsia="en-US"/>
              </w:rPr>
              <w:t xml:space="preserve"> Przeł. A. J. Noras. [w:] „Principia. Pisma koncepcyjne z filozofii i socjologii teoretycznej”. Tom 27-28. Kraków 2000, s. 7-63.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color w:val="000000"/>
                <w:lang w:eastAsia="en-US"/>
              </w:rPr>
              <w:t>Hartmann N</w:t>
            </w:r>
            <w:r>
              <w:rPr>
                <w:i/>
                <w:color w:val="000000"/>
                <w:lang w:eastAsia="en-US"/>
              </w:rPr>
              <w:t xml:space="preserve">. </w:t>
            </w:r>
            <w:r>
              <w:rPr>
                <w:i/>
                <w:lang w:eastAsia="en-US"/>
              </w:rPr>
              <w:t>,Nowe drogi ontologii</w:t>
            </w:r>
            <w:r>
              <w:rPr>
                <w:lang w:eastAsia="en-US"/>
              </w:rPr>
              <w:t>. Przeł. L. Kopciuch, A. Mordka. Wyd. Rolewski, Toruń 1998.</w:t>
            </w:r>
          </w:p>
          <w:p w:rsidR="00803B2C" w:rsidRDefault="00803B2C" w:rsidP="00DC12D5">
            <w:pPr>
              <w:pStyle w:val="Textbody"/>
            </w:pPr>
            <w:r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Hartmann N., </w:t>
            </w:r>
            <w:r>
              <w:rPr>
                <w:i/>
                <w:lang w:eastAsia="en-US"/>
              </w:rPr>
              <w:t>Zarys metafizyki poznania,</w:t>
            </w:r>
            <w:r>
              <w:rPr>
                <w:lang w:eastAsia="en-US"/>
              </w:rPr>
              <w:t xml:space="preserve"> Przeł. E. Drzazgowska, P. Piszczatowski. Wyd. IFiS PAN, Warszawa 2007.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Hidegger M., </w:t>
            </w:r>
            <w:r>
              <w:rPr>
                <w:i/>
                <w:lang w:eastAsia="en-US"/>
              </w:rPr>
              <w:t>Co zwie się myśleniem</w:t>
            </w:r>
            <w:r>
              <w:rPr>
                <w:lang w:eastAsia="en-US"/>
              </w:rPr>
              <w:t>?, przeł. J. Mizera, Wyd PWN, Warszawa-Wrocław 2000.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Heidegger M., </w:t>
            </w:r>
            <w:r>
              <w:rPr>
                <w:i/>
                <w:lang w:eastAsia="en-US"/>
              </w:rPr>
              <w:t>Kant a problem Metafizyki</w:t>
            </w:r>
            <w:r>
              <w:rPr>
                <w:lang w:eastAsia="en-US"/>
              </w:rPr>
              <w:t>, przeł. B. Baran, Wyd PWN Warszawa 1989.</w:t>
            </w:r>
          </w:p>
          <w:p w:rsidR="00803B2C" w:rsidRDefault="00803B2C" w:rsidP="00DC12D5">
            <w:pPr>
              <w:pStyle w:val="Textbody"/>
              <w:spacing w:after="0"/>
            </w:pPr>
            <w:r w:rsidRPr="00B67991">
              <w:rPr>
                <w:lang w:val="it-IT" w:eastAsia="en-US"/>
              </w:rPr>
              <w:t xml:space="preserve">Heidegger M., </w:t>
            </w:r>
            <w:r w:rsidRPr="00B67991">
              <w:rPr>
                <w:i/>
                <w:lang w:val="it-IT" w:eastAsia="en-US"/>
              </w:rPr>
              <w:t>Drogi lasu</w:t>
            </w:r>
            <w:r w:rsidRPr="00B67991">
              <w:rPr>
                <w:lang w:val="it-IT" w:eastAsia="en-US"/>
              </w:rPr>
              <w:t xml:space="preserve">, Przeł.  </w:t>
            </w:r>
            <w:r>
              <w:rPr>
                <w:lang w:eastAsia="en-US"/>
              </w:rPr>
              <w:t>J. Gierasimiuk, R. Marszałek, J. Mizera, J. Sidorek, K. Wolicki, Wyd. Fundacja Aletheia, Warszawa 1997.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Gromczyński W., </w:t>
            </w:r>
            <w:r>
              <w:rPr>
                <w:i/>
                <w:lang w:eastAsia="en-US"/>
              </w:rPr>
              <w:t>Egzystencjalizm J. P. Sartre’a</w:t>
            </w:r>
            <w:r>
              <w:rPr>
                <w:lang w:eastAsia="en-US"/>
              </w:rPr>
              <w:t>, [w:] „Studia filozoficzne”1979, nr 7.</w:t>
            </w:r>
          </w:p>
          <w:p w:rsidR="00DC12D5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Pomian K., </w:t>
            </w:r>
            <w:r>
              <w:rPr>
                <w:i/>
                <w:lang w:eastAsia="en-US"/>
              </w:rPr>
              <w:t>Sartre – filozof ludzkiej egzystencji</w:t>
            </w:r>
            <w:r>
              <w:rPr>
                <w:lang w:eastAsia="en-US"/>
              </w:rPr>
              <w:t>, [w:] „Filozofia i socjologia XX wieku”, t. 2, Warszawa 1965.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>Rudziński R. Jaspers, wyd. Wiedza Powszechna, Warszawa 1978, s. 7-169.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Płużański T., </w:t>
            </w:r>
            <w:r>
              <w:rPr>
                <w:i/>
                <w:lang w:eastAsia="en-US"/>
              </w:rPr>
              <w:t>Mounier</w:t>
            </w:r>
            <w:r>
              <w:rPr>
                <w:lang w:eastAsia="en-US"/>
              </w:rPr>
              <w:t>, wyd. Wiedza Powszechna, Warszawa 1967, s. 7-143.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Grant W., </w:t>
            </w:r>
            <w:r>
              <w:rPr>
                <w:i/>
                <w:lang w:eastAsia="en-US"/>
              </w:rPr>
              <w:t>Idea osoby w pismach E. Mouniera</w:t>
            </w:r>
            <w:r>
              <w:rPr>
                <w:lang w:eastAsia="en-US"/>
              </w:rPr>
              <w:t>, „Zeszyty Naukowe KUL” 1957.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James W., </w:t>
            </w:r>
            <w:r>
              <w:rPr>
                <w:i/>
                <w:lang w:eastAsia="en-US"/>
              </w:rPr>
              <w:t>Znaczenie prawdy. Ciąg dalszy pragmatyzmu</w:t>
            </w:r>
            <w:r>
              <w:rPr>
                <w:lang w:eastAsia="en-US"/>
              </w:rPr>
              <w:t>, przeł. M. Szczubiałka, Wyd. KR. Warszawa 2000.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Putnam H., </w:t>
            </w:r>
            <w:r>
              <w:rPr>
                <w:i/>
                <w:lang w:eastAsia="en-US"/>
              </w:rPr>
              <w:t>Pragmatyzm. Pytania otwarte</w:t>
            </w:r>
            <w:r>
              <w:rPr>
                <w:lang w:eastAsia="en-US"/>
              </w:rPr>
              <w:t>, przeł. B. Chwedeńczuk, wyd. Aletheia, Warszawa 1999.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Rorty R, </w:t>
            </w:r>
            <w:r>
              <w:rPr>
                <w:i/>
                <w:lang w:eastAsia="en-US"/>
              </w:rPr>
              <w:t>Konsekwencje pragmatyzmu Eseje z lat 1972-1980</w:t>
            </w:r>
            <w:r>
              <w:rPr>
                <w:lang w:eastAsia="en-US"/>
              </w:rPr>
              <w:t>, przeł. C. Karkowski, Wyd. IfiS PAN, Warszawa 1998.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i/>
                <w:lang w:eastAsia="en-US"/>
              </w:rPr>
              <w:t>Habermas, Rorty, Kołakowski: stan filozofii współczesnej</w:t>
            </w:r>
            <w:r>
              <w:rPr>
                <w:lang w:eastAsia="en-US"/>
              </w:rPr>
              <w:t>, przeł. J. Niżnik, Wyd. IFiS PAN, Warszawa 1996.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Szahaj A., </w:t>
            </w:r>
            <w:r>
              <w:rPr>
                <w:i/>
                <w:lang w:eastAsia="en-US"/>
              </w:rPr>
              <w:t>Ironia i miłość. Neopragmatyzm Richarda Rorty’ego w kontekście sporu o postmodernizm</w:t>
            </w:r>
            <w:r>
              <w:rPr>
                <w:lang w:eastAsia="en-US"/>
              </w:rPr>
              <w:t>, Fundacja na Rzecz Nauki Polskiej, Wrocław 1995.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68. Kwiek M., </w:t>
            </w:r>
            <w:r>
              <w:rPr>
                <w:i/>
                <w:lang w:eastAsia="en-US"/>
              </w:rPr>
              <w:t>Rorty i Lyotard. W labiryntach postmoderny</w:t>
            </w:r>
            <w:r>
              <w:rPr>
                <w:lang w:eastAsia="en-US"/>
              </w:rPr>
              <w:t>, Wyd. Nauk. IF UAM, Poznań 1994.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Żardecka-Nowak M. </w:t>
            </w:r>
            <w:r>
              <w:rPr>
                <w:i/>
                <w:lang w:eastAsia="en-US"/>
              </w:rPr>
              <w:t>Wspólnota i ironia. Richard Rorty i jego wizja społeczeństwa liberalnego</w:t>
            </w:r>
            <w:r>
              <w:rPr>
                <w:lang w:eastAsia="en-US"/>
              </w:rPr>
              <w:t>, Wyd. KUL, Lublin 2003.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Derrida J., </w:t>
            </w:r>
            <w:r>
              <w:rPr>
                <w:i/>
                <w:lang w:eastAsia="en-US"/>
              </w:rPr>
              <w:t>O gramatologii</w:t>
            </w:r>
            <w:r>
              <w:rPr>
                <w:lang w:eastAsia="en-US"/>
              </w:rPr>
              <w:t>, przeł. Bogdan Banasiak, Wydawnictwo KR, Warszawa 1999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Derrida J., </w:t>
            </w:r>
            <w:r>
              <w:rPr>
                <w:i/>
                <w:lang w:eastAsia="en-US"/>
              </w:rPr>
              <w:t>Marginesy filozofii</w:t>
            </w:r>
            <w:r>
              <w:rPr>
                <w:lang w:eastAsia="en-US"/>
              </w:rPr>
              <w:t>, przeł. Adam Dziadek, Janusz Margański, Paweł Pieniążek, Wydawnictwo KR, Warszawa 2002.</w:t>
            </w:r>
          </w:p>
          <w:p w:rsidR="00803B2C" w:rsidRDefault="00803B2C" w:rsidP="00DC12D5">
            <w:pPr>
              <w:pStyle w:val="Textbody"/>
            </w:pPr>
            <w:r>
              <w:rPr>
                <w:color w:val="333333"/>
                <w:lang w:eastAsia="en-US"/>
              </w:rPr>
              <w:t xml:space="preserve"> Derrida J., </w:t>
            </w:r>
            <w:r>
              <w:rPr>
                <w:i/>
                <w:color w:val="333333"/>
                <w:lang w:eastAsia="en-US"/>
              </w:rPr>
              <w:t>Pismo i różnica</w:t>
            </w:r>
            <w:r>
              <w:rPr>
                <w:color w:val="333333"/>
                <w:lang w:eastAsia="en-US"/>
              </w:rPr>
              <w:t>, przeł. Krzysztof Kłosiński, Wydawnictwo KR, Warszawa 2004.</w:t>
            </w:r>
          </w:p>
          <w:p w:rsidR="00803B2C" w:rsidRDefault="00803B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03B2C" w:rsidRPr="009C54AE" w:rsidRDefault="00803B2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46E" w:rsidRDefault="00F4246E" w:rsidP="00C16ABF">
      <w:pPr>
        <w:spacing w:after="0" w:line="240" w:lineRule="auto"/>
      </w:pPr>
      <w:r>
        <w:separator/>
      </w:r>
    </w:p>
  </w:endnote>
  <w:endnote w:type="continuationSeparator" w:id="0">
    <w:p w:rsidR="00F4246E" w:rsidRDefault="00F424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46E" w:rsidRDefault="00F4246E" w:rsidP="00C16ABF">
      <w:pPr>
        <w:spacing w:after="0" w:line="240" w:lineRule="auto"/>
      </w:pPr>
      <w:r>
        <w:separator/>
      </w:r>
    </w:p>
  </w:footnote>
  <w:footnote w:type="continuationSeparator" w:id="0">
    <w:p w:rsidR="00F4246E" w:rsidRDefault="00F4246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2795D"/>
    <w:rsid w:val="00042A51"/>
    <w:rsid w:val="00042D2E"/>
    <w:rsid w:val="00043649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CFB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321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3B2C"/>
    <w:rsid w:val="0081554D"/>
    <w:rsid w:val="0081707E"/>
    <w:rsid w:val="008449B3"/>
    <w:rsid w:val="0085747A"/>
    <w:rsid w:val="00884922"/>
    <w:rsid w:val="00885F64"/>
    <w:rsid w:val="008917F9"/>
    <w:rsid w:val="008A45F7"/>
    <w:rsid w:val="008A62C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6ACD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893"/>
    <w:rsid w:val="00A9187F"/>
    <w:rsid w:val="00A92C9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D96"/>
    <w:rsid w:val="00B40ADB"/>
    <w:rsid w:val="00B43B77"/>
    <w:rsid w:val="00B43E80"/>
    <w:rsid w:val="00B463CC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87DDA"/>
    <w:rsid w:val="00DA2114"/>
    <w:rsid w:val="00DC12D5"/>
    <w:rsid w:val="00DE09C0"/>
    <w:rsid w:val="00DE4A14"/>
    <w:rsid w:val="00DE6CB5"/>
    <w:rsid w:val="00DF320D"/>
    <w:rsid w:val="00DF71C8"/>
    <w:rsid w:val="00E129B8"/>
    <w:rsid w:val="00E21E7D"/>
    <w:rsid w:val="00E22FBC"/>
    <w:rsid w:val="00E24BF5"/>
    <w:rsid w:val="00E25338"/>
    <w:rsid w:val="00E45E70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246E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74DE9"/>
  <w15:docId w15:val="{9AA54DE8-A20F-454A-874A-86095A08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extbody">
    <w:name w:val="Text body"/>
    <w:basedOn w:val="Normalny"/>
    <w:rsid w:val="008A62CD"/>
    <w:pPr>
      <w:suppressAutoHyphens/>
      <w:autoSpaceDN w:val="0"/>
      <w:spacing w:after="120"/>
      <w:textAlignment w:val="baseline"/>
    </w:pPr>
    <w:rPr>
      <w:rFonts w:cs="Calibri"/>
      <w:kern w:val="3"/>
      <w:lang w:eastAsia="zh-CN"/>
    </w:rPr>
  </w:style>
  <w:style w:type="paragraph" w:customStyle="1" w:styleId="Standard">
    <w:name w:val="Standard"/>
    <w:rsid w:val="00803B2C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E966D-91B7-47B3-9895-7A646EF83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467</TotalTime>
  <Pages>1</Pages>
  <Words>3794</Words>
  <Characters>22764</Characters>
  <Application>Microsoft Office Word</Application>
  <DocSecurity>0</DocSecurity>
  <Lines>189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Użytkownik systemu Windows</cp:lastModifiedBy>
  <cp:revision>10</cp:revision>
  <cp:lastPrinted>2019-02-06T12:12:00Z</cp:lastPrinted>
  <dcterms:created xsi:type="dcterms:W3CDTF">2019-03-06T14:29:00Z</dcterms:created>
  <dcterms:modified xsi:type="dcterms:W3CDTF">2025-03-07T11:53:00Z</dcterms:modified>
</cp:coreProperties>
</file>